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9D7" w:rsidRDefault="00315A6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8165E" w:rsidRPr="0078165E">
        <w:rPr>
          <w:rFonts w:cs="Arial"/>
          <w:b/>
          <w:sz w:val="24"/>
          <w:szCs w:val="24"/>
        </w:rPr>
        <w:t>107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78165E">
        <w:rPr>
          <w:rFonts w:eastAsia="SimSun"/>
          <w:b/>
          <w:i/>
          <w:sz w:val="28"/>
          <w:lang w:val="en-US" w:eastAsia="zh-CN"/>
        </w:rPr>
        <w:t>192</w:t>
      </w:r>
      <w:r w:rsidR="00AB76F3">
        <w:rPr>
          <w:rFonts w:eastAsia="SimSun"/>
          <w:b/>
          <w:i/>
          <w:sz w:val="28"/>
          <w:lang w:val="en-US" w:eastAsia="zh-CN"/>
        </w:rPr>
        <w:t>4</w:t>
      </w:r>
    </w:p>
    <w:p w:rsidR="009159D7" w:rsidRDefault="0078165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78165E">
        <w:rPr>
          <w:rFonts w:ascii="Arial" w:hAnsi="Arial" w:cs="Arial"/>
          <w:b/>
          <w:bCs/>
          <w:sz w:val="24"/>
          <w:lang w:val="it-IT"/>
        </w:rPr>
        <w:t>Malta, Malta, 19th May 2025 - 23rd May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159D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9159D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159D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9D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59D7" w:rsidRDefault="00315A6F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8165E" w:rsidRPr="0088452D">
              <w:t xml:space="preserve">PC2 </w:t>
            </w:r>
            <w:r w:rsidR="00F875E2">
              <w:t>NRCA</w:t>
            </w:r>
            <w:r w:rsidR="0078165E" w:rsidRPr="0088452D">
              <w:t xml:space="preserve"> </w:t>
            </w:r>
            <w:r w:rsidR="00AB76F3">
              <w:t>3</w:t>
            </w:r>
            <w:r w:rsidR="00F875E2">
              <w:t xml:space="preserve"> bands combos</w:t>
            </w:r>
          </w:p>
        </w:tc>
      </w:tr>
      <w:tr w:rsidR="009159D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9D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159D7" w:rsidRDefault="0078165E">
            <w:pPr>
              <w:pStyle w:val="CRCoverPage"/>
              <w:spacing w:after="0"/>
              <w:ind w:left="100"/>
            </w:pPr>
            <w:r w:rsidRPr="0078165E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9D7" w:rsidRDefault="0078165E">
            <w:pPr>
              <w:pStyle w:val="CRCoverPage"/>
              <w:spacing w:after="0"/>
              <w:ind w:left="100"/>
            </w:pPr>
            <w:r w:rsidRPr="0078165E">
              <w:t>2025-05-23</w:t>
            </w:r>
          </w:p>
        </w:tc>
      </w:tr>
    </w:tbl>
    <w:p w:rsidR="009159D7" w:rsidRDefault="009159D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9159D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78165E" w:rsidRDefault="0078165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78165E" w:rsidRDefault="0078165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92200A" w:rsidRDefault="0092200A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  <w:bookmarkStart w:id="1" w:name="_GoBack"/>
            <w:bookmarkEnd w:id="1"/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83DAC" w:rsidRPr="00983DAC" w:rsidRDefault="00983DAC" w:rsidP="00983DAC">
            <w:pPr>
              <w:pStyle w:val="CRCoverPage"/>
              <w:spacing w:after="0"/>
              <w:rPr>
                <w:caps/>
              </w:rPr>
            </w:pPr>
            <w:r w:rsidRPr="00983DAC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3A-</w:t>
            </w:r>
            <w:r>
              <w:rPr>
                <w:lang w:val="en-US"/>
              </w:rPr>
              <w:t>n</w:t>
            </w:r>
            <w:r>
              <w:rPr>
                <w:caps/>
              </w:rPr>
              <w:t>41A</w:t>
            </w:r>
            <w:r w:rsidRPr="00F875E2">
              <w:rPr>
                <w:caps/>
              </w:rPr>
              <w:t>-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77A</w:t>
            </w:r>
            <w:r w:rsidRPr="00983DAC">
              <w:rPr>
                <w:caps/>
              </w:rPr>
              <w:t>/</w:t>
            </w:r>
            <w:r>
              <w:rPr>
                <w:lang w:val="en-US"/>
              </w:rPr>
              <w:t>n</w:t>
            </w:r>
            <w:r>
              <w:rPr>
                <w:caps/>
              </w:rPr>
              <w:t>41</w:t>
            </w:r>
            <w:r w:rsidRPr="00983DAC">
              <w:rPr>
                <w:caps/>
              </w:rPr>
              <w:t xml:space="preserve"> PC2,</w:t>
            </w:r>
          </w:p>
          <w:p w:rsidR="00983DAC" w:rsidRPr="00983DAC" w:rsidRDefault="00983DAC" w:rsidP="00983DAC">
            <w:pPr>
              <w:pStyle w:val="CRCoverPage"/>
              <w:spacing w:after="0"/>
              <w:rPr>
                <w:caps/>
              </w:rPr>
            </w:pPr>
            <w:r w:rsidRPr="00983DAC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3A-</w:t>
            </w:r>
            <w:r>
              <w:rPr>
                <w:lang w:val="en-US"/>
              </w:rPr>
              <w:t>n</w:t>
            </w:r>
            <w:r>
              <w:rPr>
                <w:caps/>
              </w:rPr>
              <w:t>41A</w:t>
            </w:r>
            <w:r w:rsidRPr="00F875E2">
              <w:rPr>
                <w:caps/>
              </w:rPr>
              <w:t>-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77A</w:t>
            </w:r>
            <w:r w:rsidRPr="00983DAC">
              <w:rPr>
                <w:caps/>
              </w:rPr>
              <w:t>/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</w:t>
            </w:r>
            <w:r>
              <w:rPr>
                <w:caps/>
              </w:rPr>
              <w:t>7</w:t>
            </w:r>
            <w:r w:rsidRPr="00983DAC">
              <w:rPr>
                <w:caps/>
              </w:rPr>
              <w:t xml:space="preserve"> PC2,</w:t>
            </w:r>
          </w:p>
          <w:p w:rsidR="00983DAC" w:rsidRPr="00983DAC" w:rsidRDefault="00983DAC" w:rsidP="00983DAC">
            <w:pPr>
              <w:pStyle w:val="CRCoverPage"/>
              <w:spacing w:after="0"/>
              <w:rPr>
                <w:caps/>
              </w:rPr>
            </w:pPr>
            <w:r w:rsidRPr="00983DAC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983DAC">
              <w:rPr>
                <w:caps/>
              </w:rPr>
              <w:t>28A-</w:t>
            </w:r>
            <w:r>
              <w:rPr>
                <w:lang w:val="en-US"/>
              </w:rPr>
              <w:t>n</w:t>
            </w:r>
            <w:r>
              <w:rPr>
                <w:caps/>
              </w:rPr>
              <w:t>41A</w:t>
            </w:r>
            <w:r w:rsidRPr="00F875E2">
              <w:rPr>
                <w:caps/>
              </w:rPr>
              <w:t>-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77A</w:t>
            </w:r>
            <w:r w:rsidRPr="00983DAC">
              <w:rPr>
                <w:caps/>
              </w:rPr>
              <w:t>/</w:t>
            </w:r>
            <w:r>
              <w:rPr>
                <w:lang w:val="en-US"/>
              </w:rPr>
              <w:t>n</w:t>
            </w:r>
            <w:r w:rsidRPr="00983DAC">
              <w:rPr>
                <w:caps/>
              </w:rPr>
              <w:t>41 PC2,</w:t>
            </w:r>
          </w:p>
          <w:p w:rsidR="00983DAC" w:rsidRPr="00983DAC" w:rsidRDefault="00983DAC" w:rsidP="00983DAC">
            <w:pPr>
              <w:pStyle w:val="CRCoverPage"/>
              <w:spacing w:after="0"/>
              <w:rPr>
                <w:caps/>
              </w:rPr>
            </w:pPr>
            <w:r w:rsidRPr="00983DAC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983DAC">
              <w:rPr>
                <w:caps/>
              </w:rPr>
              <w:t>28A-</w:t>
            </w:r>
            <w:r>
              <w:rPr>
                <w:lang w:val="en-US"/>
              </w:rPr>
              <w:t>n</w:t>
            </w:r>
            <w:r>
              <w:rPr>
                <w:caps/>
              </w:rPr>
              <w:t>41A</w:t>
            </w:r>
            <w:r w:rsidRPr="00F875E2">
              <w:rPr>
                <w:caps/>
              </w:rPr>
              <w:t>-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77A</w:t>
            </w:r>
            <w:r w:rsidRPr="00983DAC">
              <w:rPr>
                <w:caps/>
              </w:rPr>
              <w:t>/</w:t>
            </w:r>
            <w:r>
              <w:rPr>
                <w:lang w:val="en-US"/>
              </w:rPr>
              <w:t>n</w:t>
            </w:r>
            <w:r w:rsidRPr="00983DAC">
              <w:rPr>
                <w:caps/>
              </w:rPr>
              <w:t>77 PC2,</w:t>
            </w:r>
          </w:p>
          <w:p w:rsidR="00983DAC" w:rsidRDefault="00983DAC" w:rsidP="00983DAC">
            <w:pPr>
              <w:pStyle w:val="CRCoverPage"/>
              <w:spacing w:after="0"/>
              <w:rPr>
                <w:b/>
                <w:caps/>
              </w:rPr>
            </w:pPr>
            <w:r w:rsidRPr="00983DAC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983DAC">
              <w:rPr>
                <w:caps/>
              </w:rPr>
              <w:t>3A-</w:t>
            </w:r>
            <w:r>
              <w:rPr>
                <w:lang w:val="en-US"/>
              </w:rPr>
              <w:t>n</w:t>
            </w:r>
            <w:r w:rsidRPr="00983DAC">
              <w:rPr>
                <w:caps/>
              </w:rPr>
              <w:t>28A-</w:t>
            </w:r>
            <w:r>
              <w:rPr>
                <w:lang w:val="en-US"/>
              </w:rPr>
              <w:t>n</w:t>
            </w:r>
            <w:r>
              <w:rPr>
                <w:caps/>
              </w:rPr>
              <w:t>41A</w:t>
            </w:r>
            <w:r w:rsidRPr="00983DAC">
              <w:rPr>
                <w:caps/>
              </w:rPr>
              <w:t>/</w:t>
            </w:r>
            <w:r>
              <w:rPr>
                <w:lang w:val="en-US"/>
              </w:rPr>
              <w:t>n</w:t>
            </w:r>
            <w:r w:rsidRPr="00983DAC">
              <w:rPr>
                <w:caps/>
              </w:rPr>
              <w:t>41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315A6F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9159D7" w:rsidRDefault="009159D7" w:rsidP="0078165E">
      <w:pPr>
        <w:pStyle w:val="CRCoverPage"/>
        <w:rPr>
          <w:i/>
          <w:iCs/>
          <w:color w:val="FF0000"/>
          <w:lang w:val="en-US"/>
        </w:rPr>
      </w:pPr>
    </w:p>
    <w:sectPr w:rsidR="009159D7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F78" w:rsidRDefault="00DC2F78">
      <w:pPr>
        <w:spacing w:after="0"/>
      </w:pPr>
      <w:r>
        <w:separator/>
      </w:r>
    </w:p>
  </w:endnote>
  <w:endnote w:type="continuationSeparator" w:id="0">
    <w:p w:rsidR="00DC2F78" w:rsidRDefault="00DC2F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9D7" w:rsidRDefault="00315A6F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F78" w:rsidRDefault="00DC2F78">
      <w:pPr>
        <w:spacing w:after="0"/>
      </w:pPr>
      <w:r>
        <w:separator/>
      </w:r>
    </w:p>
  </w:footnote>
  <w:footnote w:type="continuationSeparator" w:id="0">
    <w:p w:rsidR="00DC2F78" w:rsidRDefault="00DC2F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9D7" w:rsidRDefault="009159D7">
    <w:pPr>
      <w:pStyle w:val="afe"/>
    </w:pPr>
  </w:p>
  <w:p w:rsidR="009159D7" w:rsidRDefault="009159D7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5A6F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65E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59D7"/>
    <w:rsid w:val="00916512"/>
    <w:rsid w:val="00917CCB"/>
    <w:rsid w:val="0092200A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3DAC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B76F3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53FC1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78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0A7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5E2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2D05FD3"/>
  <w15:docId w15:val="{B10F3318-65EA-4879-9277-55AB62C45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65178F-3873-4A23-B73F-46BA1D63F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114</Words>
  <Characters>654</Characters>
  <Application>Microsoft Office Word</Application>
  <DocSecurity>0</DocSecurity>
  <Lines>5</Lines>
  <Paragraphs>1</Paragraphs>
  <ScaleCrop>false</ScaleCrop>
  <Company>ETSI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13</cp:revision>
  <cp:lastPrinted>2020-02-05T15:54:00Z</cp:lastPrinted>
  <dcterms:created xsi:type="dcterms:W3CDTF">2022-09-02T09:30:00Z</dcterms:created>
  <dcterms:modified xsi:type="dcterms:W3CDTF">2025-05-22T07:43:00Z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